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D0D34" w14:textId="7658D784" w:rsidR="006B79AD" w:rsidRPr="00793561" w:rsidRDefault="00144C42" w:rsidP="00793561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FE5444">
        <w:rPr>
          <w:sz w:val="64"/>
          <w:szCs w:val="64"/>
        </w:rPr>
        <w:t xml:space="preserve">Starter </w:t>
      </w:r>
      <w:r w:rsidR="002F28B7" w:rsidRPr="00FE5444">
        <w:rPr>
          <w:sz w:val="64"/>
          <w:szCs w:val="64"/>
        </w:rPr>
        <w:t>t</w:t>
      </w:r>
      <w:r w:rsidRPr="00FE5444">
        <w:rPr>
          <w:sz w:val="64"/>
          <w:szCs w:val="64"/>
        </w:rPr>
        <w:t>ask</w:t>
      </w:r>
      <w:r w:rsidR="002F28B7" w:rsidRPr="00FE5444">
        <w:rPr>
          <w:sz w:val="64"/>
          <w:szCs w:val="64"/>
        </w:rPr>
        <w:t>: a</w:t>
      </w:r>
      <w:r w:rsidRPr="00FE5444">
        <w:rPr>
          <w:sz w:val="64"/>
          <w:szCs w:val="64"/>
        </w:rPr>
        <w:t>nswers</w:t>
      </w:r>
      <w:r w:rsidRPr="00C54148">
        <w:rPr>
          <w:color w:val="4472C4" w:themeColor="accent1"/>
          <w:sz w:val="36"/>
          <w:szCs w:val="36"/>
        </w:rPr>
        <w:t xml:space="preserve"> </w:t>
      </w:r>
    </w:p>
    <w:tbl>
      <w:tblPr>
        <w:tblStyle w:val="TableGrid1"/>
        <w:tblW w:w="15310" w:type="dxa"/>
        <w:tblInd w:w="-856" w:type="dxa"/>
        <w:tblLook w:val="04A0" w:firstRow="1" w:lastRow="0" w:firstColumn="1" w:lastColumn="0" w:noHBand="0" w:noVBand="1"/>
      </w:tblPr>
      <w:tblGrid>
        <w:gridCol w:w="2141"/>
        <w:gridCol w:w="2694"/>
        <w:gridCol w:w="2959"/>
        <w:gridCol w:w="2696"/>
        <w:gridCol w:w="2573"/>
        <w:gridCol w:w="2247"/>
      </w:tblGrid>
      <w:tr w:rsidR="0062387D" w14:paraId="7A5DDBF4" w14:textId="77777777" w:rsidTr="00191A6E">
        <w:trPr>
          <w:trHeight w:val="1704"/>
        </w:trPr>
        <w:tc>
          <w:tcPr>
            <w:tcW w:w="2141" w:type="dxa"/>
          </w:tcPr>
          <w:p w14:paraId="55905C01" w14:textId="77777777" w:rsidR="007B07CF" w:rsidRPr="007B07CF" w:rsidRDefault="007B07CF" w:rsidP="007B07CF">
            <w:pPr>
              <w:spacing w:after="0"/>
            </w:pPr>
          </w:p>
        </w:tc>
        <w:tc>
          <w:tcPr>
            <w:tcW w:w="2694" w:type="dxa"/>
          </w:tcPr>
          <w:p w14:paraId="1E268395" w14:textId="77777777" w:rsidR="007B07CF" w:rsidRPr="007B07CF" w:rsidRDefault="00482495" w:rsidP="007B07CF">
            <w:pPr>
              <w:spacing w:after="0"/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73600" behindDoc="1" locked="0" layoutInCell="1" allowOverlap="1" wp14:anchorId="6728A113" wp14:editId="70B1C57D">
                  <wp:simplePos x="0" y="0"/>
                  <wp:positionH relativeFrom="column">
                    <wp:posOffset>199390</wp:posOffset>
                  </wp:positionH>
                  <wp:positionV relativeFrom="paragraph">
                    <wp:posOffset>142240</wp:posOffset>
                  </wp:positionV>
                  <wp:extent cx="1009650" cy="883285"/>
                  <wp:effectExtent l="0" t="0" r="0" b="0"/>
                  <wp:wrapSquare wrapText="bothSides"/>
                  <wp:docPr id="4" name="Picture 4" descr="A simple, 3D illustration of a pale green cub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simple, 3D illustration of a pale green cube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88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59" w:type="dxa"/>
          </w:tcPr>
          <w:p w14:paraId="4692B036" w14:textId="77777777" w:rsidR="007B07CF" w:rsidRPr="007B07CF" w:rsidRDefault="00482495" w:rsidP="007B07CF">
            <w:pPr>
              <w:spacing w:after="0"/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74624" behindDoc="1" locked="0" layoutInCell="1" allowOverlap="1" wp14:anchorId="66985DCE" wp14:editId="3C54A9D7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161290</wp:posOffset>
                  </wp:positionV>
                  <wp:extent cx="1419225" cy="695894"/>
                  <wp:effectExtent l="0" t="0" r="0" b="9525"/>
                  <wp:wrapNone/>
                  <wp:docPr id="10" name="Picture 10" descr="A simple, 3D illustration of a pale green cub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A simple, 3D illustration of a pale green cube.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695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96" w:type="dxa"/>
          </w:tcPr>
          <w:p w14:paraId="047EF398" w14:textId="77777777" w:rsidR="007B07CF" w:rsidRPr="007B07CF" w:rsidRDefault="00482495" w:rsidP="007B07CF">
            <w:pPr>
              <w:spacing w:after="0"/>
            </w:pPr>
            <w:r>
              <w:rPr>
                <w:noProof/>
              </w:rPr>
              <w:drawing>
                <wp:anchor distT="0" distB="0" distL="114300" distR="114300" simplePos="0" relativeHeight="251675648" behindDoc="1" locked="0" layoutInCell="1" allowOverlap="1" wp14:anchorId="69EF5E7A" wp14:editId="05676148">
                  <wp:simplePos x="0" y="0"/>
                  <wp:positionH relativeFrom="column">
                    <wp:posOffset>524510</wp:posOffset>
                  </wp:positionH>
                  <wp:positionV relativeFrom="paragraph">
                    <wp:posOffset>46990</wp:posOffset>
                  </wp:positionV>
                  <wp:extent cx="477975" cy="1045210"/>
                  <wp:effectExtent l="0" t="0" r="0" b="2540"/>
                  <wp:wrapNone/>
                  <wp:docPr id="11" name="Picture 11" descr="A simple, 3D illustration of a pale blue cylinde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A simple, 3D illustration of a pale blue cylinder.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975" cy="1045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73" w:type="dxa"/>
          </w:tcPr>
          <w:p w14:paraId="1553B7E2" w14:textId="77777777" w:rsidR="007B07CF" w:rsidRPr="007B07CF" w:rsidRDefault="00482495" w:rsidP="007B07CF">
            <w:pPr>
              <w:spacing w:after="0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39" behindDoc="1" locked="0" layoutInCell="1" allowOverlap="1" wp14:anchorId="1D6E8B6E" wp14:editId="577A575A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48895</wp:posOffset>
                  </wp:positionV>
                  <wp:extent cx="1057275" cy="946108"/>
                  <wp:effectExtent l="0" t="0" r="0" b="6985"/>
                  <wp:wrapNone/>
                  <wp:docPr id="12" name="Picture 12" descr="A simple, 3D illustration of a pale pink triangular prism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A simple, 3D illustration of a pale pink triangular prism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46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47" w:type="dxa"/>
          </w:tcPr>
          <w:p w14:paraId="434DE1BA" w14:textId="2D8A8CF2" w:rsidR="00793561" w:rsidRDefault="00153477" w:rsidP="00793561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92032" behindDoc="1" locked="0" layoutInCell="1" allowOverlap="1" wp14:anchorId="5164DF52" wp14:editId="62ED6458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73660</wp:posOffset>
                  </wp:positionV>
                  <wp:extent cx="1040130" cy="918845"/>
                  <wp:effectExtent l="0" t="0" r="1270" b="0"/>
                  <wp:wrapNone/>
                  <wp:docPr id="7" name="Picture 7" descr="A simple illustration of a compound 3D shape, made from two cuboids. The cuboids are arranged to form a 3D shape with an L-shaped cross-sectio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A simple illustration of a compound 3D shape, made from two cuboids. The cuboids are arranged to form a 3D shape with an L-shaped cross-section.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0130" cy="918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93561">
              <w:rPr>
                <w:noProof/>
              </w:rPr>
              <w:t xml:space="preserve">  </w:t>
            </w:r>
          </w:p>
          <w:p w14:paraId="47C20C47" w14:textId="3B35651C" w:rsidR="007B07CF" w:rsidRPr="007B07CF" w:rsidRDefault="007B07CF" w:rsidP="00793561">
            <w:pPr>
              <w:rPr>
                <w:noProof/>
              </w:rPr>
            </w:pPr>
          </w:p>
        </w:tc>
      </w:tr>
      <w:tr w:rsidR="007B07CF" w:rsidRPr="007B07CF" w14:paraId="02B91097" w14:textId="77777777" w:rsidTr="00191A6E">
        <w:trPr>
          <w:trHeight w:val="954"/>
        </w:trPr>
        <w:tc>
          <w:tcPr>
            <w:tcW w:w="2141" w:type="dxa"/>
          </w:tcPr>
          <w:p w14:paraId="7DCC0983" w14:textId="77777777" w:rsidR="007B07CF" w:rsidRPr="0055745F" w:rsidRDefault="007B07CF" w:rsidP="007B07CF">
            <w:pPr>
              <w:spacing w:after="0"/>
              <w:rPr>
                <w:sz w:val="24"/>
                <w:szCs w:val="24"/>
              </w:rPr>
            </w:pPr>
            <w:r w:rsidRPr="0055745F">
              <w:rPr>
                <w:sz w:val="24"/>
                <w:szCs w:val="24"/>
              </w:rPr>
              <w:t>Name of 3D shape</w:t>
            </w:r>
          </w:p>
        </w:tc>
        <w:tc>
          <w:tcPr>
            <w:tcW w:w="2694" w:type="dxa"/>
          </w:tcPr>
          <w:p w14:paraId="1795D9C2" w14:textId="77777777" w:rsidR="007B07CF" w:rsidRPr="0055745F" w:rsidRDefault="007B07CF" w:rsidP="0055745F">
            <w:pPr>
              <w:spacing w:after="0"/>
              <w:jc w:val="center"/>
              <w:rPr>
                <w:sz w:val="24"/>
                <w:szCs w:val="24"/>
              </w:rPr>
            </w:pPr>
            <w:r w:rsidRPr="0055745F">
              <w:rPr>
                <w:sz w:val="24"/>
                <w:szCs w:val="24"/>
              </w:rPr>
              <w:t>Cube</w:t>
            </w:r>
          </w:p>
        </w:tc>
        <w:tc>
          <w:tcPr>
            <w:tcW w:w="2959" w:type="dxa"/>
          </w:tcPr>
          <w:p w14:paraId="6ACFA1FE" w14:textId="77777777" w:rsidR="007B07CF" w:rsidRPr="0055745F" w:rsidRDefault="007B07CF" w:rsidP="0055745F">
            <w:pPr>
              <w:spacing w:after="0"/>
              <w:jc w:val="center"/>
              <w:rPr>
                <w:sz w:val="24"/>
                <w:szCs w:val="24"/>
              </w:rPr>
            </w:pPr>
            <w:r w:rsidRPr="0055745F">
              <w:rPr>
                <w:sz w:val="24"/>
                <w:szCs w:val="24"/>
              </w:rPr>
              <w:t>Cuboid</w:t>
            </w:r>
          </w:p>
        </w:tc>
        <w:tc>
          <w:tcPr>
            <w:tcW w:w="2696" w:type="dxa"/>
          </w:tcPr>
          <w:p w14:paraId="3A868828" w14:textId="77777777" w:rsidR="007B07CF" w:rsidRPr="0055745F" w:rsidRDefault="007B07CF" w:rsidP="0055745F">
            <w:pPr>
              <w:spacing w:after="0"/>
              <w:jc w:val="center"/>
              <w:rPr>
                <w:sz w:val="24"/>
                <w:szCs w:val="24"/>
              </w:rPr>
            </w:pPr>
            <w:r w:rsidRPr="0055745F">
              <w:rPr>
                <w:sz w:val="24"/>
                <w:szCs w:val="24"/>
              </w:rPr>
              <w:t>Cylinder</w:t>
            </w:r>
          </w:p>
        </w:tc>
        <w:tc>
          <w:tcPr>
            <w:tcW w:w="2573" w:type="dxa"/>
          </w:tcPr>
          <w:p w14:paraId="56223C2C" w14:textId="77777777" w:rsidR="007B07CF" w:rsidRPr="0055745F" w:rsidRDefault="007B07CF" w:rsidP="0055745F">
            <w:pPr>
              <w:spacing w:after="0"/>
              <w:jc w:val="center"/>
              <w:rPr>
                <w:sz w:val="24"/>
                <w:szCs w:val="24"/>
              </w:rPr>
            </w:pPr>
            <w:r w:rsidRPr="0055745F">
              <w:rPr>
                <w:sz w:val="24"/>
                <w:szCs w:val="24"/>
              </w:rPr>
              <w:t>Triangular Prism</w:t>
            </w:r>
          </w:p>
        </w:tc>
        <w:tc>
          <w:tcPr>
            <w:tcW w:w="2247" w:type="dxa"/>
          </w:tcPr>
          <w:p w14:paraId="7A6B556C" w14:textId="3F6E1380" w:rsidR="007B07CF" w:rsidRPr="007B07CF" w:rsidRDefault="00793561" w:rsidP="0055745F">
            <w:pPr>
              <w:spacing w:after="0"/>
              <w:jc w:val="center"/>
            </w:pPr>
            <w:r w:rsidRPr="00793561">
              <w:t>Compound or</w:t>
            </w:r>
            <w:r>
              <w:t xml:space="preserve"> </w:t>
            </w:r>
            <w:r w:rsidRPr="00793561">
              <w:t>composite 3D shape (made up of</w:t>
            </w:r>
            <w:r w:rsidR="00547829">
              <w:t xml:space="preserve"> two or more</w:t>
            </w:r>
            <w:r>
              <w:t xml:space="preserve"> </w:t>
            </w:r>
            <w:r w:rsidRPr="00793561">
              <w:t xml:space="preserve">3D </w:t>
            </w:r>
            <w:r w:rsidR="00547829">
              <w:t>s</w:t>
            </w:r>
            <w:r w:rsidRPr="00793561">
              <w:t>hapes)</w:t>
            </w:r>
          </w:p>
        </w:tc>
      </w:tr>
      <w:tr w:rsidR="007B07CF" w:rsidRPr="007B07CF" w14:paraId="6DB436A7" w14:textId="77777777" w:rsidTr="00191A6E">
        <w:trPr>
          <w:trHeight w:val="366"/>
        </w:trPr>
        <w:tc>
          <w:tcPr>
            <w:tcW w:w="2141" w:type="dxa"/>
          </w:tcPr>
          <w:p w14:paraId="10BE2A2E" w14:textId="77777777" w:rsidR="007B07CF" w:rsidRPr="0055745F" w:rsidRDefault="007B07CF" w:rsidP="007B07CF">
            <w:pPr>
              <w:spacing w:after="0"/>
            </w:pPr>
            <w:r w:rsidRPr="0055745F">
              <w:t>Number of faces</w:t>
            </w:r>
          </w:p>
          <w:p w14:paraId="6A64D877" w14:textId="77777777" w:rsidR="007B07CF" w:rsidRPr="007B07CF" w:rsidRDefault="007B07CF" w:rsidP="007B07CF">
            <w:pPr>
              <w:spacing w:after="0"/>
            </w:pPr>
          </w:p>
          <w:p w14:paraId="39D12F16" w14:textId="77777777" w:rsidR="007B07CF" w:rsidRPr="007B07CF" w:rsidRDefault="007B07CF" w:rsidP="007B07CF">
            <w:pPr>
              <w:spacing w:after="0"/>
            </w:pPr>
          </w:p>
          <w:p w14:paraId="29084160" w14:textId="77777777" w:rsidR="007B07CF" w:rsidRPr="007B07CF" w:rsidRDefault="007B07CF" w:rsidP="007B07CF">
            <w:pPr>
              <w:spacing w:after="0"/>
            </w:pPr>
          </w:p>
        </w:tc>
        <w:tc>
          <w:tcPr>
            <w:tcW w:w="2694" w:type="dxa"/>
          </w:tcPr>
          <w:p w14:paraId="3CC0C64F" w14:textId="7CEEECF0" w:rsidR="007B07CF" w:rsidRPr="0055745F" w:rsidRDefault="007B07CF" w:rsidP="0055745F">
            <w:pPr>
              <w:spacing w:after="0"/>
              <w:jc w:val="center"/>
              <w:rPr>
                <w:sz w:val="24"/>
                <w:szCs w:val="24"/>
              </w:rPr>
            </w:pPr>
            <w:r w:rsidRPr="0055745F">
              <w:rPr>
                <w:sz w:val="24"/>
                <w:szCs w:val="24"/>
              </w:rPr>
              <w:t>6</w:t>
            </w:r>
          </w:p>
        </w:tc>
        <w:tc>
          <w:tcPr>
            <w:tcW w:w="2959" w:type="dxa"/>
          </w:tcPr>
          <w:p w14:paraId="4A8494A6" w14:textId="36CE21F6" w:rsidR="007B07CF" w:rsidRPr="0055745F" w:rsidRDefault="007B07CF" w:rsidP="0055745F">
            <w:pPr>
              <w:spacing w:after="0"/>
              <w:jc w:val="center"/>
              <w:rPr>
                <w:sz w:val="24"/>
                <w:szCs w:val="24"/>
              </w:rPr>
            </w:pPr>
            <w:r w:rsidRPr="0055745F">
              <w:rPr>
                <w:sz w:val="24"/>
                <w:szCs w:val="24"/>
              </w:rPr>
              <w:t>6</w:t>
            </w:r>
          </w:p>
        </w:tc>
        <w:tc>
          <w:tcPr>
            <w:tcW w:w="2696" w:type="dxa"/>
          </w:tcPr>
          <w:p w14:paraId="5B4776E0" w14:textId="77777777" w:rsidR="007B07CF" w:rsidRPr="0055745F" w:rsidRDefault="007B07CF" w:rsidP="0055745F">
            <w:pPr>
              <w:spacing w:after="0"/>
              <w:jc w:val="center"/>
              <w:rPr>
                <w:sz w:val="24"/>
                <w:szCs w:val="24"/>
              </w:rPr>
            </w:pPr>
            <w:r w:rsidRPr="0055745F">
              <w:rPr>
                <w:sz w:val="24"/>
                <w:szCs w:val="24"/>
              </w:rPr>
              <w:t>3</w:t>
            </w:r>
          </w:p>
        </w:tc>
        <w:tc>
          <w:tcPr>
            <w:tcW w:w="2573" w:type="dxa"/>
          </w:tcPr>
          <w:p w14:paraId="5FA84FA8" w14:textId="6D8B27A6" w:rsidR="007B07CF" w:rsidRPr="0055745F" w:rsidRDefault="007B07CF" w:rsidP="0055745F">
            <w:pPr>
              <w:spacing w:after="0"/>
              <w:jc w:val="center"/>
              <w:rPr>
                <w:sz w:val="24"/>
                <w:szCs w:val="24"/>
              </w:rPr>
            </w:pPr>
            <w:r w:rsidRPr="0055745F">
              <w:rPr>
                <w:sz w:val="24"/>
                <w:szCs w:val="24"/>
              </w:rPr>
              <w:t>5</w:t>
            </w:r>
          </w:p>
        </w:tc>
        <w:tc>
          <w:tcPr>
            <w:tcW w:w="2247" w:type="dxa"/>
          </w:tcPr>
          <w:p w14:paraId="5704C987" w14:textId="2AF38CC5" w:rsidR="007B07CF" w:rsidRPr="0055745F" w:rsidRDefault="00793561" w:rsidP="0055745F">
            <w:pPr>
              <w:spacing w:after="0"/>
              <w:jc w:val="center"/>
              <w:rPr>
                <w:sz w:val="24"/>
                <w:szCs w:val="24"/>
              </w:rPr>
            </w:pPr>
            <w:r w:rsidRPr="0055745F">
              <w:rPr>
                <w:sz w:val="24"/>
                <w:szCs w:val="24"/>
              </w:rPr>
              <w:t>8</w:t>
            </w:r>
          </w:p>
        </w:tc>
      </w:tr>
      <w:tr w:rsidR="007B07CF" w:rsidRPr="007B07CF" w14:paraId="168F9045" w14:textId="77777777" w:rsidTr="00191A6E">
        <w:trPr>
          <w:trHeight w:val="350"/>
        </w:trPr>
        <w:tc>
          <w:tcPr>
            <w:tcW w:w="2141" w:type="dxa"/>
          </w:tcPr>
          <w:p w14:paraId="35A1931D" w14:textId="77777777" w:rsidR="007B07CF" w:rsidRPr="007B07CF" w:rsidRDefault="007B07CF" w:rsidP="007B07CF">
            <w:pPr>
              <w:spacing w:after="0"/>
            </w:pPr>
            <w:r w:rsidRPr="007B07CF">
              <w:t>Number of vertices</w:t>
            </w:r>
          </w:p>
          <w:p w14:paraId="12958F7D" w14:textId="77777777" w:rsidR="007B07CF" w:rsidRPr="007B07CF" w:rsidRDefault="007B07CF" w:rsidP="007B07CF">
            <w:pPr>
              <w:spacing w:after="0"/>
            </w:pPr>
          </w:p>
          <w:p w14:paraId="0EAE5A9F" w14:textId="77777777" w:rsidR="007B07CF" w:rsidRPr="007B07CF" w:rsidRDefault="007B07CF" w:rsidP="007B07CF">
            <w:pPr>
              <w:spacing w:after="0"/>
            </w:pPr>
          </w:p>
          <w:p w14:paraId="51D73FAE" w14:textId="77777777" w:rsidR="007B07CF" w:rsidRPr="007B07CF" w:rsidRDefault="007B07CF" w:rsidP="007B07CF">
            <w:pPr>
              <w:spacing w:after="0"/>
            </w:pPr>
          </w:p>
        </w:tc>
        <w:tc>
          <w:tcPr>
            <w:tcW w:w="2694" w:type="dxa"/>
          </w:tcPr>
          <w:p w14:paraId="49B2DFB6" w14:textId="74E2685F" w:rsidR="007B07CF" w:rsidRPr="0055745F" w:rsidRDefault="007B07CF" w:rsidP="0055745F">
            <w:pPr>
              <w:spacing w:after="0"/>
              <w:jc w:val="center"/>
              <w:rPr>
                <w:sz w:val="24"/>
                <w:szCs w:val="24"/>
              </w:rPr>
            </w:pPr>
            <w:r w:rsidRPr="0055745F">
              <w:rPr>
                <w:sz w:val="24"/>
                <w:szCs w:val="24"/>
              </w:rPr>
              <w:t>8</w:t>
            </w:r>
          </w:p>
        </w:tc>
        <w:tc>
          <w:tcPr>
            <w:tcW w:w="2959" w:type="dxa"/>
          </w:tcPr>
          <w:p w14:paraId="6E3D195D" w14:textId="7BC37FF8" w:rsidR="007B07CF" w:rsidRPr="0055745F" w:rsidRDefault="007B07CF" w:rsidP="0055745F">
            <w:pPr>
              <w:spacing w:after="0"/>
              <w:jc w:val="center"/>
              <w:rPr>
                <w:sz w:val="24"/>
                <w:szCs w:val="24"/>
              </w:rPr>
            </w:pPr>
            <w:r w:rsidRPr="0055745F">
              <w:rPr>
                <w:sz w:val="24"/>
                <w:szCs w:val="24"/>
              </w:rPr>
              <w:t>8</w:t>
            </w:r>
          </w:p>
        </w:tc>
        <w:tc>
          <w:tcPr>
            <w:tcW w:w="2696" w:type="dxa"/>
          </w:tcPr>
          <w:p w14:paraId="3902F33B" w14:textId="77777777" w:rsidR="007B07CF" w:rsidRPr="0055745F" w:rsidRDefault="007B07CF" w:rsidP="0055745F">
            <w:pPr>
              <w:spacing w:after="0"/>
              <w:jc w:val="center"/>
              <w:rPr>
                <w:sz w:val="24"/>
                <w:szCs w:val="24"/>
              </w:rPr>
            </w:pPr>
            <w:r w:rsidRPr="0055745F">
              <w:rPr>
                <w:sz w:val="24"/>
                <w:szCs w:val="24"/>
              </w:rPr>
              <w:t>0</w:t>
            </w:r>
          </w:p>
        </w:tc>
        <w:tc>
          <w:tcPr>
            <w:tcW w:w="2573" w:type="dxa"/>
          </w:tcPr>
          <w:p w14:paraId="4139EE62" w14:textId="02EBE3CC" w:rsidR="007B07CF" w:rsidRPr="0055745F" w:rsidRDefault="007B07CF" w:rsidP="0055745F">
            <w:pPr>
              <w:spacing w:after="0"/>
              <w:jc w:val="center"/>
              <w:rPr>
                <w:sz w:val="24"/>
                <w:szCs w:val="24"/>
              </w:rPr>
            </w:pPr>
            <w:r w:rsidRPr="0055745F">
              <w:rPr>
                <w:sz w:val="24"/>
                <w:szCs w:val="24"/>
              </w:rPr>
              <w:t>6</w:t>
            </w:r>
          </w:p>
        </w:tc>
        <w:tc>
          <w:tcPr>
            <w:tcW w:w="2247" w:type="dxa"/>
          </w:tcPr>
          <w:p w14:paraId="667AF82C" w14:textId="52C82943" w:rsidR="007B07CF" w:rsidRPr="0055745F" w:rsidRDefault="00793561" w:rsidP="0055745F">
            <w:pPr>
              <w:spacing w:after="0"/>
              <w:jc w:val="center"/>
              <w:rPr>
                <w:sz w:val="24"/>
                <w:szCs w:val="24"/>
              </w:rPr>
            </w:pPr>
            <w:r w:rsidRPr="0055745F">
              <w:rPr>
                <w:sz w:val="24"/>
                <w:szCs w:val="24"/>
              </w:rPr>
              <w:t>12</w:t>
            </w:r>
          </w:p>
        </w:tc>
      </w:tr>
      <w:tr w:rsidR="007B07CF" w:rsidRPr="007B07CF" w14:paraId="2C63FF6E" w14:textId="77777777" w:rsidTr="00191A6E">
        <w:trPr>
          <w:trHeight w:val="350"/>
        </w:trPr>
        <w:tc>
          <w:tcPr>
            <w:tcW w:w="2141" w:type="dxa"/>
          </w:tcPr>
          <w:p w14:paraId="1C9E6A34" w14:textId="77777777" w:rsidR="007B07CF" w:rsidRDefault="007B07CF" w:rsidP="007B07CF">
            <w:pPr>
              <w:spacing w:after="0"/>
            </w:pPr>
            <w:r w:rsidRPr="007B07CF">
              <w:t>Number of edges</w:t>
            </w:r>
          </w:p>
          <w:p w14:paraId="045D1D25" w14:textId="77777777" w:rsidR="00777C05" w:rsidRPr="007B07CF" w:rsidRDefault="00777C05" w:rsidP="007B07CF">
            <w:pPr>
              <w:spacing w:after="0"/>
            </w:pPr>
          </w:p>
          <w:p w14:paraId="0333B62A" w14:textId="77777777" w:rsidR="007B07CF" w:rsidRPr="007B07CF" w:rsidRDefault="007B07CF" w:rsidP="007B07CF">
            <w:pPr>
              <w:spacing w:after="0"/>
            </w:pPr>
          </w:p>
          <w:p w14:paraId="71E012B1" w14:textId="77777777" w:rsidR="007B07CF" w:rsidRPr="007B07CF" w:rsidRDefault="007B07CF" w:rsidP="007B07CF">
            <w:pPr>
              <w:spacing w:after="0"/>
            </w:pPr>
          </w:p>
        </w:tc>
        <w:tc>
          <w:tcPr>
            <w:tcW w:w="2694" w:type="dxa"/>
          </w:tcPr>
          <w:p w14:paraId="3C39FB4D" w14:textId="77777777" w:rsidR="007B07CF" w:rsidRPr="0055745F" w:rsidRDefault="007B07CF" w:rsidP="0055745F">
            <w:pPr>
              <w:spacing w:after="0"/>
              <w:jc w:val="center"/>
              <w:rPr>
                <w:sz w:val="24"/>
                <w:szCs w:val="24"/>
              </w:rPr>
            </w:pPr>
            <w:r w:rsidRPr="0055745F">
              <w:rPr>
                <w:sz w:val="24"/>
                <w:szCs w:val="24"/>
              </w:rPr>
              <w:t>12</w:t>
            </w:r>
          </w:p>
        </w:tc>
        <w:tc>
          <w:tcPr>
            <w:tcW w:w="2959" w:type="dxa"/>
          </w:tcPr>
          <w:p w14:paraId="176A9237" w14:textId="7CC07197" w:rsidR="007B07CF" w:rsidRPr="0055745F" w:rsidRDefault="007B07CF" w:rsidP="0055745F">
            <w:pPr>
              <w:spacing w:after="0"/>
              <w:jc w:val="center"/>
              <w:rPr>
                <w:sz w:val="24"/>
                <w:szCs w:val="24"/>
              </w:rPr>
            </w:pPr>
            <w:r w:rsidRPr="0055745F">
              <w:rPr>
                <w:sz w:val="24"/>
                <w:szCs w:val="24"/>
              </w:rPr>
              <w:t>12</w:t>
            </w:r>
          </w:p>
        </w:tc>
        <w:tc>
          <w:tcPr>
            <w:tcW w:w="2696" w:type="dxa"/>
          </w:tcPr>
          <w:p w14:paraId="6E780844" w14:textId="77777777" w:rsidR="007B07CF" w:rsidRPr="0055745F" w:rsidRDefault="007B07CF" w:rsidP="0055745F">
            <w:pPr>
              <w:spacing w:after="0"/>
              <w:jc w:val="center"/>
              <w:rPr>
                <w:sz w:val="24"/>
                <w:szCs w:val="24"/>
              </w:rPr>
            </w:pPr>
            <w:r w:rsidRPr="0055745F">
              <w:rPr>
                <w:sz w:val="24"/>
                <w:szCs w:val="24"/>
              </w:rPr>
              <w:t>2</w:t>
            </w:r>
          </w:p>
        </w:tc>
        <w:tc>
          <w:tcPr>
            <w:tcW w:w="2573" w:type="dxa"/>
          </w:tcPr>
          <w:p w14:paraId="0DE21310" w14:textId="77777777" w:rsidR="007B07CF" w:rsidRPr="0055745F" w:rsidRDefault="007B07CF" w:rsidP="0055745F">
            <w:pPr>
              <w:spacing w:after="0"/>
              <w:jc w:val="center"/>
              <w:rPr>
                <w:sz w:val="24"/>
                <w:szCs w:val="24"/>
              </w:rPr>
            </w:pPr>
            <w:r w:rsidRPr="0055745F">
              <w:rPr>
                <w:sz w:val="24"/>
                <w:szCs w:val="24"/>
              </w:rPr>
              <w:t>9</w:t>
            </w:r>
          </w:p>
        </w:tc>
        <w:tc>
          <w:tcPr>
            <w:tcW w:w="2247" w:type="dxa"/>
          </w:tcPr>
          <w:p w14:paraId="3502181E" w14:textId="0652119E" w:rsidR="007B07CF" w:rsidRPr="0055745F" w:rsidRDefault="00793561" w:rsidP="0055745F">
            <w:pPr>
              <w:spacing w:after="0"/>
              <w:jc w:val="center"/>
              <w:rPr>
                <w:sz w:val="24"/>
                <w:szCs w:val="24"/>
              </w:rPr>
            </w:pPr>
            <w:r w:rsidRPr="0055745F">
              <w:rPr>
                <w:sz w:val="24"/>
                <w:szCs w:val="24"/>
              </w:rPr>
              <w:t>18</w:t>
            </w:r>
          </w:p>
        </w:tc>
      </w:tr>
      <w:tr w:rsidR="007B07CF" w:rsidRPr="007B07CF" w14:paraId="48E111E7" w14:textId="77777777" w:rsidTr="00C63D6F">
        <w:trPr>
          <w:trHeight w:val="1428"/>
        </w:trPr>
        <w:tc>
          <w:tcPr>
            <w:tcW w:w="2141" w:type="dxa"/>
          </w:tcPr>
          <w:p w14:paraId="7B79E096" w14:textId="765096C9" w:rsidR="00777C05" w:rsidRPr="007B07CF" w:rsidRDefault="00793561" w:rsidP="00793561">
            <w:r>
              <w:t>Sketch the cross-section of the shape</w:t>
            </w:r>
          </w:p>
        </w:tc>
        <w:tc>
          <w:tcPr>
            <w:tcW w:w="2694" w:type="dxa"/>
          </w:tcPr>
          <w:p w14:paraId="0DA9D707" w14:textId="0A74C508" w:rsidR="007B07CF" w:rsidRPr="007B07CF" w:rsidRDefault="000E7887" w:rsidP="007B07CF">
            <w:pPr>
              <w:spacing w:after="0"/>
              <w:rPr>
                <w:rFonts w:asciiTheme="minorHAnsi" w:hAnsiTheme="minorHAnsi" w:cstheme="minorBidi"/>
                <w:noProof/>
              </w:rPr>
            </w:pPr>
            <w:r w:rsidRPr="000E7887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A4F5BAD" wp14:editId="202C918E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92710</wp:posOffset>
                      </wp:positionV>
                      <wp:extent cx="669894" cy="636961"/>
                      <wp:effectExtent l="0" t="0" r="16510" b="10795"/>
                      <wp:wrapNone/>
                      <wp:docPr id="1573367043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9894" cy="636961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ect w14:anchorId="74EEF49C" id="Rectangle 1" o:spid="_x0000_s1026" style="position:absolute;margin-left:36.5pt;margin-top:7.3pt;width:52.75pt;height:50.1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" fillcolor="#70ad47 [3209]" strokecolor="#92d050" strokeweight="1pt"/>
                  </w:pict>
                </mc:Fallback>
              </mc:AlternateContent>
            </w:r>
            <w:r w:rsidRPr="000E7887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959" w:type="dxa"/>
          </w:tcPr>
          <w:p w14:paraId="47AAD6D3" w14:textId="3CB77FED" w:rsidR="007B07CF" w:rsidRPr="007B07CF" w:rsidRDefault="000E7887" w:rsidP="007B07CF">
            <w:pPr>
              <w:spacing w:after="0"/>
              <w:rPr>
                <w:rFonts w:asciiTheme="minorHAnsi" w:hAnsiTheme="minorHAnsi" w:cstheme="minorBidi"/>
                <w:noProof/>
              </w:rPr>
            </w:pPr>
            <w:r w:rsidRPr="000E7887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F3A90F2" wp14:editId="7C6635C4">
                      <wp:simplePos x="0" y="0"/>
                      <wp:positionH relativeFrom="column">
                        <wp:posOffset>334010</wp:posOffset>
                      </wp:positionH>
                      <wp:positionV relativeFrom="paragraph">
                        <wp:posOffset>187960</wp:posOffset>
                      </wp:positionV>
                      <wp:extent cx="1139959" cy="513027"/>
                      <wp:effectExtent l="0" t="0" r="22225" b="20955"/>
                      <wp:wrapNone/>
                      <wp:docPr id="65684537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9959" cy="5130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rgbClr val="FFFF00"/>
                                </a:solidFill>
                              </a:ln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ect w14:anchorId="3060DADC" id="Rectangle 2" o:spid="_x0000_s1026" style="position:absolute;margin-left:26.3pt;margin-top:14.8pt;width:89.75pt;height:40.4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" fillcolor="yellow" strokecolor="yellow" strokeweight="1pt"/>
                  </w:pict>
                </mc:Fallback>
              </mc:AlternateContent>
            </w:r>
            <w:r w:rsidRPr="000E7887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696" w:type="dxa"/>
          </w:tcPr>
          <w:p w14:paraId="000027BC" w14:textId="66B36D87" w:rsidR="007B07CF" w:rsidRPr="007B07CF" w:rsidRDefault="000E7887" w:rsidP="007B07CF">
            <w:pPr>
              <w:spacing w:after="0"/>
              <w:rPr>
                <w:rFonts w:asciiTheme="minorHAnsi" w:hAnsiTheme="minorHAnsi" w:cstheme="minorBidi"/>
                <w:noProof/>
              </w:rPr>
            </w:pPr>
            <w:r w:rsidRPr="000E7887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67F390D" wp14:editId="5EEBE82E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159385</wp:posOffset>
                      </wp:positionV>
                      <wp:extent cx="516096" cy="558800"/>
                      <wp:effectExtent l="0" t="0" r="17780" b="12700"/>
                      <wp:wrapNone/>
                      <wp:docPr id="316316451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096" cy="558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oval w14:anchorId="6A78CD9A" id="Oval 3" o:spid="_x0000_s1026" style="position:absolute;margin-left:39.6pt;margin-top:12.55pt;width:40.65pt;height:44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" fillcolor="#4472c4 [3204]" strokecolor="#1f3763 [1604]" strokeweight="1pt">
                      <v:stroke joinstyle="miter"/>
                    </v:oval>
                  </w:pict>
                </mc:Fallback>
              </mc:AlternateContent>
            </w:r>
            <w:r w:rsidRPr="000E7887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573" w:type="dxa"/>
          </w:tcPr>
          <w:p w14:paraId="21010AED" w14:textId="0C7DCA5C" w:rsidR="007B07CF" w:rsidRPr="007B07CF" w:rsidRDefault="000E7887" w:rsidP="007B07CF">
            <w:pPr>
              <w:spacing w:after="0"/>
              <w:rPr>
                <w:rFonts w:asciiTheme="minorHAnsi" w:hAnsiTheme="minorHAnsi" w:cstheme="minorBidi"/>
                <w:noProof/>
              </w:rPr>
            </w:pPr>
            <w:r w:rsidRPr="000E7887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02C5637" wp14:editId="3EA9C4A9">
                      <wp:simplePos x="0" y="0"/>
                      <wp:positionH relativeFrom="column">
                        <wp:posOffset>419735</wp:posOffset>
                      </wp:positionH>
                      <wp:positionV relativeFrom="paragraph">
                        <wp:posOffset>178435</wp:posOffset>
                      </wp:positionV>
                      <wp:extent cx="657409" cy="513027"/>
                      <wp:effectExtent l="19050" t="19050" r="47625" b="20955"/>
                      <wp:wrapNone/>
                      <wp:docPr id="15" name="Isosceles Triangle 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D561A3E-4181-B0DE-E772-30ADA9A647C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409" cy="513027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E6C8D9"/>
                              </a:solidFill>
                              <a:ln>
                                <a:solidFill>
                                  <a:srgbClr val="E6C8D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shapetype w14:anchorId="6E95FA3C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4" o:spid="_x0000_s1026" type="#_x0000_t5" style="position:absolute;margin-left:33.05pt;margin-top:14.05pt;width:51.75pt;height:40.4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" fillcolor="#e6c8d9" strokecolor="#e6c8d9" strokeweight="1pt"/>
                  </w:pict>
                </mc:Fallback>
              </mc:AlternateContent>
            </w:r>
          </w:p>
        </w:tc>
        <w:tc>
          <w:tcPr>
            <w:tcW w:w="2247" w:type="dxa"/>
          </w:tcPr>
          <w:p w14:paraId="400CDF58" w14:textId="50C8D7A1" w:rsidR="007B07CF" w:rsidRPr="007B07CF" w:rsidRDefault="000E7887" w:rsidP="007B07CF">
            <w:pPr>
              <w:spacing w:after="0"/>
              <w:rPr>
                <w:rFonts w:asciiTheme="minorHAnsi" w:hAnsiTheme="minorHAnsi" w:cstheme="minorBidi"/>
                <w:noProof/>
              </w:rPr>
            </w:pPr>
            <w:r w:rsidRPr="000E7887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AA9CA0A" wp14:editId="3EA3A359">
                      <wp:simplePos x="0" y="0"/>
                      <wp:positionH relativeFrom="column">
                        <wp:posOffset>219710</wp:posOffset>
                      </wp:positionH>
                      <wp:positionV relativeFrom="paragraph">
                        <wp:posOffset>149860</wp:posOffset>
                      </wp:positionV>
                      <wp:extent cx="215265" cy="495300"/>
                      <wp:effectExtent l="0" t="0" r="13335" b="19050"/>
                      <wp:wrapNone/>
                      <wp:docPr id="22" name="Rectangle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D6B6454-2109-A636-1B02-6F6F9C19ADA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5265" cy="4953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ect w14:anchorId="45F9FE82" id="Rectangle 7" o:spid="_x0000_s1026" style="position:absolute;margin-left:17.3pt;margin-top:11.8pt;width:16.95pt;height:3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" fillcolor="#4472c4 [3204]" strokecolor="#4472c4 [3204]" strokeweight="1pt"/>
                  </w:pict>
                </mc:Fallback>
              </mc:AlternateContent>
            </w:r>
            <w:r w:rsidRPr="000E7887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876F946" wp14:editId="5D62B6DB">
                      <wp:simplePos x="0" y="0"/>
                      <wp:positionH relativeFrom="column">
                        <wp:posOffset>427355</wp:posOffset>
                      </wp:positionH>
                      <wp:positionV relativeFrom="paragraph">
                        <wp:posOffset>441325</wp:posOffset>
                      </wp:positionV>
                      <wp:extent cx="798195" cy="203200"/>
                      <wp:effectExtent l="0" t="0" r="20955" b="25400"/>
                      <wp:wrapNone/>
                      <wp:docPr id="25" name="Rectangle 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DAC6494-5185-504D-8FD4-D3737AA0A52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8195" cy="2032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ect w14:anchorId="767AEE89" id="Rectangle 8" o:spid="_x0000_s1026" style="position:absolute;margin-left:33.65pt;margin-top:34.75pt;width:62.85pt;height:16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" fillcolor="#4472c4 [3204]" strokecolor="#4472c4 [3204]" strokeweight="1pt"/>
                  </w:pict>
                </mc:Fallback>
              </mc:AlternateContent>
            </w:r>
          </w:p>
        </w:tc>
      </w:tr>
    </w:tbl>
    <w:p w14:paraId="351AFB54" w14:textId="0D76D3AA" w:rsidR="0025651C" w:rsidRPr="00C63D6F" w:rsidRDefault="0025651C" w:rsidP="00D66FC7">
      <w:pPr>
        <w:rPr>
          <w:sz w:val="4"/>
          <w:szCs w:val="4"/>
        </w:rPr>
      </w:pPr>
    </w:p>
    <w:sectPr w:rsidR="0025651C" w:rsidRPr="00C63D6F" w:rsidSect="00FE5444">
      <w:headerReference w:type="default" r:id="rId16"/>
      <w:footerReference w:type="default" r:id="rId17"/>
      <w:pgSz w:w="16840" w:h="11900" w:orient="landscape"/>
      <w:pgMar w:top="1276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1BFD1" w14:textId="77777777" w:rsidR="00DB3EF5" w:rsidRDefault="00DB3EF5" w:rsidP="00F96C86">
      <w:r>
        <w:separator/>
      </w:r>
    </w:p>
  </w:endnote>
  <w:endnote w:type="continuationSeparator" w:id="0">
    <w:p w14:paraId="6E804DC9" w14:textId="77777777" w:rsidR="00DB3EF5" w:rsidRDefault="00DB3EF5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CC04B" w14:textId="1E5E9A1E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43302" w14:textId="77777777" w:rsidR="00DB3EF5" w:rsidRDefault="00DB3EF5" w:rsidP="00F96C86">
      <w:r>
        <w:separator/>
      </w:r>
    </w:p>
  </w:footnote>
  <w:footnote w:type="continuationSeparator" w:id="0">
    <w:p w14:paraId="6522972D" w14:textId="77777777" w:rsidR="00DB3EF5" w:rsidRDefault="00DB3EF5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78E34" w14:textId="77777777" w:rsidR="00176D46" w:rsidRPr="002335F6" w:rsidRDefault="004534F2" w:rsidP="00FE5444">
    <w:pPr>
      <w:pStyle w:val="Header"/>
      <w:tabs>
        <w:tab w:val="center" w:pos="7779"/>
        <w:tab w:val="right" w:pos="14118"/>
      </w:tabs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723604A5" wp14:editId="1D5D218F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38" name="Picture 38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8DD28EB" wp14:editId="77777B29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DBCD226" wp14:editId="0FD6D832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40" name="Picture 40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C42"/>
    <w:rsid w:val="00000790"/>
    <w:rsid w:val="00007622"/>
    <w:rsid w:val="00021D16"/>
    <w:rsid w:val="00023C3F"/>
    <w:rsid w:val="00026485"/>
    <w:rsid w:val="00040DC4"/>
    <w:rsid w:val="00052590"/>
    <w:rsid w:val="00071591"/>
    <w:rsid w:val="00080588"/>
    <w:rsid w:val="000A0849"/>
    <w:rsid w:val="000A5A68"/>
    <w:rsid w:val="000B58C5"/>
    <w:rsid w:val="000B6024"/>
    <w:rsid w:val="000C0CDD"/>
    <w:rsid w:val="000D250C"/>
    <w:rsid w:val="000D328B"/>
    <w:rsid w:val="000D3A31"/>
    <w:rsid w:val="000E59C3"/>
    <w:rsid w:val="000E7887"/>
    <w:rsid w:val="00103FA2"/>
    <w:rsid w:val="00112918"/>
    <w:rsid w:val="00114864"/>
    <w:rsid w:val="00135AB9"/>
    <w:rsid w:val="001426FE"/>
    <w:rsid w:val="00144C42"/>
    <w:rsid w:val="00146339"/>
    <w:rsid w:val="00153477"/>
    <w:rsid w:val="00165E63"/>
    <w:rsid w:val="00166B26"/>
    <w:rsid w:val="0017415A"/>
    <w:rsid w:val="001749A6"/>
    <w:rsid w:val="00176D46"/>
    <w:rsid w:val="00191A6E"/>
    <w:rsid w:val="001B31CC"/>
    <w:rsid w:val="001B3E4E"/>
    <w:rsid w:val="001B5E47"/>
    <w:rsid w:val="001C0C04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2F28B7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7044D"/>
    <w:rsid w:val="00482495"/>
    <w:rsid w:val="004A5561"/>
    <w:rsid w:val="004C17B3"/>
    <w:rsid w:val="004F3CC9"/>
    <w:rsid w:val="00515261"/>
    <w:rsid w:val="00520BD4"/>
    <w:rsid w:val="00527066"/>
    <w:rsid w:val="00531007"/>
    <w:rsid w:val="005445CC"/>
    <w:rsid w:val="00547829"/>
    <w:rsid w:val="00555A91"/>
    <w:rsid w:val="00555F62"/>
    <w:rsid w:val="0055745F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387D"/>
    <w:rsid w:val="006272D6"/>
    <w:rsid w:val="00632BCD"/>
    <w:rsid w:val="006438E1"/>
    <w:rsid w:val="00645AD3"/>
    <w:rsid w:val="006506FC"/>
    <w:rsid w:val="00655BC8"/>
    <w:rsid w:val="00657FA3"/>
    <w:rsid w:val="00660885"/>
    <w:rsid w:val="00670268"/>
    <w:rsid w:val="00685A54"/>
    <w:rsid w:val="00690249"/>
    <w:rsid w:val="006A2078"/>
    <w:rsid w:val="006B1EA0"/>
    <w:rsid w:val="006B3183"/>
    <w:rsid w:val="006B557C"/>
    <w:rsid w:val="006B79AD"/>
    <w:rsid w:val="006C3351"/>
    <w:rsid w:val="006C5799"/>
    <w:rsid w:val="006C597E"/>
    <w:rsid w:val="006D1479"/>
    <w:rsid w:val="006D31C7"/>
    <w:rsid w:val="006D5E49"/>
    <w:rsid w:val="006D7900"/>
    <w:rsid w:val="006E34DC"/>
    <w:rsid w:val="006E3B52"/>
    <w:rsid w:val="006E69EA"/>
    <w:rsid w:val="0070778D"/>
    <w:rsid w:val="00720115"/>
    <w:rsid w:val="00736519"/>
    <w:rsid w:val="00755C2E"/>
    <w:rsid w:val="00765C0F"/>
    <w:rsid w:val="00775890"/>
    <w:rsid w:val="00777C05"/>
    <w:rsid w:val="00793561"/>
    <w:rsid w:val="00795759"/>
    <w:rsid w:val="007A4890"/>
    <w:rsid w:val="007B07CF"/>
    <w:rsid w:val="007B305B"/>
    <w:rsid w:val="007C2BB7"/>
    <w:rsid w:val="007D13E0"/>
    <w:rsid w:val="007D556D"/>
    <w:rsid w:val="007D7C49"/>
    <w:rsid w:val="007E456E"/>
    <w:rsid w:val="00814680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051F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A4E68"/>
    <w:rsid w:val="009C5D3E"/>
    <w:rsid w:val="009D4119"/>
    <w:rsid w:val="00A17280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27663"/>
    <w:rsid w:val="00C327F1"/>
    <w:rsid w:val="00C44410"/>
    <w:rsid w:val="00C44953"/>
    <w:rsid w:val="00C45DED"/>
    <w:rsid w:val="00C54148"/>
    <w:rsid w:val="00C63D6F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66FC7"/>
    <w:rsid w:val="00D806C4"/>
    <w:rsid w:val="00D95650"/>
    <w:rsid w:val="00D9679B"/>
    <w:rsid w:val="00DB3EF5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1A47"/>
    <w:rsid w:val="00E72648"/>
    <w:rsid w:val="00E73E97"/>
    <w:rsid w:val="00E86247"/>
    <w:rsid w:val="00EA134B"/>
    <w:rsid w:val="00EB1425"/>
    <w:rsid w:val="00EB313C"/>
    <w:rsid w:val="00ED3559"/>
    <w:rsid w:val="00ED5AA9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5444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5B22CB6"/>
  <w15:docId w15:val="{B43A2C7F-179D-4D68-A09A-12E089F0F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4148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4472C4" w:themeColor="accent1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4472C4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54148"/>
    <w:rPr>
      <w:rFonts w:ascii="Arial" w:eastAsiaTheme="majorEastAsia" w:hAnsi="Arial" w:cs="Arial"/>
      <w:b/>
      <w:bCs/>
      <w:color w:val="4472C4" w:themeColor="accent1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table" w:customStyle="1" w:styleId="TableGrid1">
    <w:name w:val="Table Grid1"/>
    <w:basedOn w:val="TableNormal"/>
    <w:next w:val="TableGrid"/>
    <w:uiPriority w:val="39"/>
    <w:rsid w:val="007B07C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4472C4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f8cbe2d-0e71-4d38-8f38-c3c6c5b56cd4"/>
    <ds:schemaRef ds:uri="http://purl.org/dc/elements/1.1/"/>
    <ds:schemaRef ds:uri="83bdd42b-fb02-46fb-bb6b-b0ca0d8ae6d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template_landscape</Template>
  <TotalTime>3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310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Chess Law</cp:lastModifiedBy>
  <cp:revision>5</cp:revision>
  <cp:lastPrinted>2023-04-24T13:10:00Z</cp:lastPrinted>
  <dcterms:created xsi:type="dcterms:W3CDTF">2023-04-06T16:38:00Z</dcterms:created>
  <dcterms:modified xsi:type="dcterms:W3CDTF">2023-04-24T13:10:00Z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